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7A" w:rsidRDefault="00227E7A" w:rsidP="00BC27C4">
      <w:pPr>
        <w:jc w:val="center"/>
        <w:rPr>
          <w:b/>
        </w:rPr>
      </w:pPr>
    </w:p>
    <w:p w:rsidR="00227E7A" w:rsidRPr="00BC27C4" w:rsidRDefault="00227E7A" w:rsidP="00BC27C4">
      <w:pPr>
        <w:jc w:val="center"/>
        <w:rPr>
          <w:b/>
        </w:rPr>
      </w:pPr>
      <w:bookmarkStart w:id="0" w:name="_GoBack"/>
      <w:r w:rsidRPr="00BC27C4">
        <w:rPr>
          <w:b/>
        </w:rPr>
        <w:t>Состав педагогиче</w:t>
      </w:r>
      <w:r>
        <w:rPr>
          <w:b/>
        </w:rPr>
        <w:t>ских работников клуба «Птица</w:t>
      </w:r>
      <w:r w:rsidRPr="00BC27C4">
        <w:rPr>
          <w:b/>
        </w:rPr>
        <w:t>» на 01.01.2020 г.</w:t>
      </w:r>
    </w:p>
    <w:bookmarkEnd w:id="0"/>
    <w:p w:rsidR="00227E7A" w:rsidRPr="00263BFC" w:rsidRDefault="00227E7A" w:rsidP="00462025">
      <w:pPr>
        <w:jc w:val="center"/>
        <w:rPr>
          <w:b/>
          <w:sz w:val="20"/>
          <w:szCs w:val="20"/>
        </w:rPr>
      </w:pPr>
    </w:p>
    <w:tbl>
      <w:tblPr>
        <w:tblW w:w="1644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512"/>
        <w:gridCol w:w="1620"/>
        <w:gridCol w:w="2340"/>
        <w:gridCol w:w="1982"/>
        <w:gridCol w:w="1193"/>
        <w:gridCol w:w="1701"/>
        <w:gridCol w:w="1608"/>
        <w:gridCol w:w="2361"/>
        <w:gridCol w:w="1599"/>
      </w:tblGrid>
      <w:tr w:rsidR="00227E7A" w:rsidRPr="00840450" w:rsidTr="00BC27C4">
        <w:trPr>
          <w:trHeight w:val="972"/>
        </w:trPr>
        <w:tc>
          <w:tcPr>
            <w:tcW w:w="524" w:type="dxa"/>
            <w:vMerge w:val="restart"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 xml:space="preserve">Фамилия </w:t>
            </w:r>
          </w:p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620" w:type="dxa"/>
            <w:vMerge w:val="restart"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340" w:type="dxa"/>
            <w:vMerge w:val="restart"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227E7A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Специальность</w:t>
            </w:r>
            <w:r>
              <w:rPr>
                <w:b/>
                <w:sz w:val="20"/>
                <w:szCs w:val="20"/>
              </w:rPr>
              <w:t>/</w:t>
            </w:r>
          </w:p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</w:t>
            </w:r>
            <w:r w:rsidRPr="00840450">
              <w:rPr>
                <w:b/>
                <w:sz w:val="20"/>
                <w:szCs w:val="20"/>
              </w:rPr>
              <w:t xml:space="preserve"> по диплому</w:t>
            </w:r>
          </w:p>
        </w:tc>
        <w:tc>
          <w:tcPr>
            <w:tcW w:w="4502" w:type="dxa"/>
            <w:gridSpan w:val="3"/>
          </w:tcPr>
          <w:p w:rsidR="00227E7A" w:rsidRPr="00840450" w:rsidRDefault="00227E7A" w:rsidP="001D066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840450">
              <w:rPr>
                <w:b/>
                <w:sz w:val="20"/>
                <w:szCs w:val="20"/>
              </w:rPr>
              <w:t xml:space="preserve">таж работы в </w:t>
            </w:r>
            <w:r>
              <w:rPr>
                <w:b/>
                <w:sz w:val="20"/>
                <w:szCs w:val="20"/>
              </w:rPr>
              <w:t>учреждении/</w:t>
            </w:r>
            <w:r w:rsidRPr="00840450">
              <w:rPr>
                <w:b/>
                <w:sz w:val="20"/>
                <w:szCs w:val="20"/>
              </w:rPr>
              <w:t>отрасли ГМП</w:t>
            </w:r>
          </w:p>
        </w:tc>
        <w:tc>
          <w:tcPr>
            <w:tcW w:w="2361" w:type="dxa"/>
            <w:vMerge w:val="restart"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курсов квалификации (</w:t>
            </w:r>
            <w:r>
              <w:rPr>
                <w:b/>
                <w:sz w:val="20"/>
                <w:szCs w:val="20"/>
              </w:rPr>
              <w:t>дата</w:t>
            </w:r>
            <w:r w:rsidRPr="00840450">
              <w:rPr>
                <w:b/>
                <w:sz w:val="20"/>
                <w:szCs w:val="20"/>
              </w:rPr>
              <w:t xml:space="preserve"> прохождения, </w:t>
            </w:r>
            <w:r>
              <w:rPr>
                <w:b/>
                <w:sz w:val="20"/>
                <w:szCs w:val="20"/>
              </w:rPr>
              <w:t>программа</w:t>
            </w:r>
            <w:r w:rsidRPr="00840450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99" w:type="dxa"/>
            <w:vMerge w:val="restart"/>
          </w:tcPr>
          <w:p w:rsidR="00227E7A" w:rsidRDefault="00227E7A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2016-2020г.</w:t>
            </w:r>
          </w:p>
        </w:tc>
      </w:tr>
      <w:tr w:rsidR="00227E7A" w:rsidRPr="00840450" w:rsidTr="00BC27C4">
        <w:trPr>
          <w:trHeight w:val="1085"/>
        </w:trPr>
        <w:tc>
          <w:tcPr>
            <w:tcW w:w="524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12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:rsidR="00227E7A" w:rsidRDefault="00227E7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701" w:type="dxa"/>
          </w:tcPr>
          <w:p w:rsidR="00227E7A" w:rsidRDefault="00227E7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608" w:type="dxa"/>
          </w:tcPr>
          <w:p w:rsidR="00227E7A" w:rsidRDefault="00227E7A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361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227E7A" w:rsidRPr="00840450" w:rsidRDefault="00227E7A" w:rsidP="001E3E09">
            <w:pPr>
              <w:rPr>
                <w:b/>
                <w:sz w:val="20"/>
                <w:szCs w:val="20"/>
              </w:rPr>
            </w:pPr>
          </w:p>
        </w:tc>
      </w:tr>
      <w:tr w:rsidR="00227E7A" w:rsidRPr="00F87295" w:rsidTr="00BC27C4">
        <w:tc>
          <w:tcPr>
            <w:tcW w:w="524" w:type="dxa"/>
          </w:tcPr>
          <w:p w:rsidR="00227E7A" w:rsidRPr="00334F34" w:rsidRDefault="00227E7A" w:rsidP="00307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227E7A" w:rsidRPr="00334F34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Широбоков </w:t>
            </w:r>
          </w:p>
          <w:p w:rsidR="00227E7A" w:rsidRPr="00334F34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Владимир </w:t>
            </w:r>
          </w:p>
          <w:p w:rsidR="00227E7A" w:rsidRPr="00334F34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Валерьевич</w:t>
            </w:r>
          </w:p>
        </w:tc>
        <w:tc>
          <w:tcPr>
            <w:tcW w:w="1620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40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Высшее профессиональное.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 xml:space="preserve">ГОУ ВПО «Российский государственный социальный университет»,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B47B2E">
                <w:rPr>
                  <w:sz w:val="20"/>
                  <w:szCs w:val="20"/>
                </w:rPr>
                <w:t>2009 г</w:t>
              </w:r>
            </w:smartTag>
            <w:r w:rsidRPr="00B47B2E">
              <w:rPr>
                <w:sz w:val="20"/>
                <w:szCs w:val="20"/>
              </w:rPr>
              <w:t>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223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  <w:p w:rsidR="00227E7A" w:rsidRDefault="00227E7A" w:rsidP="00223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ФГБОУВО «ИжГСХА, 2021г.</w:t>
            </w:r>
          </w:p>
          <w:p w:rsidR="00227E7A" w:rsidRPr="00B47B2E" w:rsidRDefault="00227E7A" w:rsidP="002234CE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Юриспруденция.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1193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27E7A" w:rsidRPr="00B47B2E" w:rsidRDefault="00227E7A" w:rsidP="000941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 w:rsidRPr="00C123D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C123DC">
              <w:rPr>
                <w:sz w:val="20"/>
                <w:szCs w:val="20"/>
              </w:rPr>
              <w:t xml:space="preserve"> лет 4 мес.</w:t>
            </w: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 w:rsidP="00B03910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01.12.</w:t>
            </w:r>
            <w:r>
              <w:rPr>
                <w:sz w:val="20"/>
                <w:szCs w:val="20"/>
              </w:rPr>
              <w:t>16</w:t>
            </w:r>
            <w:r w:rsidRPr="00B47B2E">
              <w:rPr>
                <w:sz w:val="20"/>
                <w:szCs w:val="20"/>
              </w:rPr>
              <w:t>-02.12.2016 г.</w:t>
            </w:r>
          </w:p>
          <w:p w:rsidR="00227E7A" w:rsidRPr="00B47B2E" w:rsidRDefault="00227E7A" w:rsidP="00F73F26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«Инновационные подходы к воспитательной и профилактической деятельности в обра</w:t>
            </w:r>
            <w:r>
              <w:rPr>
                <w:sz w:val="20"/>
                <w:szCs w:val="20"/>
              </w:rPr>
              <w:t>зовательных организациях», 16 часов.</w:t>
            </w:r>
          </w:p>
        </w:tc>
        <w:tc>
          <w:tcPr>
            <w:tcW w:w="1599" w:type="dxa"/>
          </w:tcPr>
          <w:p w:rsidR="00227E7A" w:rsidRPr="00B47B2E" w:rsidRDefault="00227E7A" w:rsidP="003073CF">
            <w:pPr>
              <w:jc w:val="center"/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</w:tc>
      </w:tr>
      <w:tr w:rsidR="00227E7A" w:rsidRPr="00F87295" w:rsidTr="00BC27C4">
        <w:tc>
          <w:tcPr>
            <w:tcW w:w="524" w:type="dxa"/>
          </w:tcPr>
          <w:p w:rsidR="00227E7A" w:rsidRPr="00334F34" w:rsidRDefault="00227E7A" w:rsidP="00307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2" w:type="dxa"/>
          </w:tcPr>
          <w:p w:rsidR="00227E7A" w:rsidRPr="00D57BF0" w:rsidRDefault="00227E7A" w:rsidP="003073CF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Шанская</w:t>
            </w:r>
          </w:p>
          <w:p w:rsidR="00227E7A" w:rsidRPr="00D57BF0" w:rsidRDefault="00227E7A" w:rsidP="003073CF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 xml:space="preserve">Светлана </w:t>
            </w:r>
          </w:p>
          <w:p w:rsidR="00227E7A" w:rsidRPr="00D57BF0" w:rsidRDefault="00227E7A" w:rsidP="003073CF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Георгиевна</w:t>
            </w:r>
          </w:p>
          <w:p w:rsidR="00227E7A" w:rsidRPr="00D57BF0" w:rsidRDefault="00227E7A" w:rsidP="003073CF">
            <w:pPr>
              <w:rPr>
                <w:i/>
                <w:sz w:val="20"/>
                <w:szCs w:val="20"/>
              </w:rPr>
            </w:pPr>
            <w:r w:rsidRPr="00D57BF0">
              <w:rPr>
                <w:i/>
                <w:sz w:val="20"/>
                <w:szCs w:val="20"/>
              </w:rPr>
              <w:t>Заслуженный работник культуры УР</w:t>
            </w:r>
          </w:p>
        </w:tc>
        <w:tc>
          <w:tcPr>
            <w:tcW w:w="1620" w:type="dxa"/>
          </w:tcPr>
          <w:p w:rsidR="00227E7A" w:rsidRPr="00D57BF0" w:rsidRDefault="00227E7A" w:rsidP="003073CF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340" w:type="dxa"/>
          </w:tcPr>
          <w:p w:rsidR="00227E7A" w:rsidRPr="00F13B7E" w:rsidRDefault="00227E7A" w:rsidP="003073CF">
            <w:pPr>
              <w:rPr>
                <w:sz w:val="20"/>
                <w:szCs w:val="20"/>
              </w:rPr>
            </w:pPr>
            <w:r w:rsidRPr="00F13B7E">
              <w:rPr>
                <w:sz w:val="20"/>
                <w:szCs w:val="20"/>
              </w:rPr>
              <w:t>Высшее профессиональное.</w:t>
            </w:r>
          </w:p>
          <w:p w:rsidR="00227E7A" w:rsidRPr="00F13B7E" w:rsidRDefault="00227E7A" w:rsidP="003073CF">
            <w:pPr>
              <w:rPr>
                <w:sz w:val="20"/>
                <w:szCs w:val="20"/>
              </w:rPr>
            </w:pPr>
            <w:r w:rsidRPr="00F13B7E">
              <w:rPr>
                <w:sz w:val="20"/>
                <w:szCs w:val="20"/>
              </w:rPr>
              <w:t xml:space="preserve"> «Казанский государственный институт культуры»,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13B7E">
                <w:rPr>
                  <w:sz w:val="20"/>
                  <w:szCs w:val="20"/>
                </w:rPr>
                <w:t>1987 г</w:t>
              </w:r>
            </w:smartTag>
            <w:r w:rsidRPr="00F13B7E">
              <w:rPr>
                <w:sz w:val="20"/>
                <w:szCs w:val="20"/>
              </w:rPr>
              <w:t>.</w:t>
            </w:r>
          </w:p>
          <w:p w:rsidR="00227E7A" w:rsidRPr="00F13B7E" w:rsidRDefault="00227E7A" w:rsidP="003073CF">
            <w:pPr>
              <w:rPr>
                <w:sz w:val="20"/>
                <w:szCs w:val="20"/>
              </w:rPr>
            </w:pPr>
          </w:p>
          <w:p w:rsidR="00227E7A" w:rsidRPr="00F13B7E" w:rsidRDefault="00227E7A" w:rsidP="003073CF">
            <w:pPr>
              <w:rPr>
                <w:sz w:val="20"/>
                <w:szCs w:val="20"/>
              </w:rPr>
            </w:pPr>
            <w:r w:rsidRPr="00F13B7E">
              <w:rPr>
                <w:sz w:val="20"/>
                <w:szCs w:val="20"/>
              </w:rPr>
              <w:t>АОУ ДПО УР «Институт развития образования»</w:t>
            </w:r>
          </w:p>
          <w:p w:rsidR="00227E7A" w:rsidRPr="00F13B7E" w:rsidRDefault="00227E7A" w:rsidP="003073CF">
            <w:pPr>
              <w:rPr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  <w:p w:rsidR="00227E7A" w:rsidRPr="00D57BF0" w:rsidRDefault="00227E7A" w:rsidP="003073C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2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Культурно-просветительская работа/культпросветработник.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Педагогика дополнительного образования (руководитель театрального коллектива)</w:t>
            </w:r>
          </w:p>
        </w:tc>
        <w:tc>
          <w:tcPr>
            <w:tcW w:w="1193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 w:rsidP="00B03910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47B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лет</w:t>
            </w:r>
            <w:r w:rsidRPr="00B47B2E">
              <w:rPr>
                <w:sz w:val="20"/>
                <w:szCs w:val="20"/>
              </w:rPr>
              <w:t xml:space="preserve"> 2 мес.</w:t>
            </w: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 w:rsidP="00B03910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2016г.</w:t>
            </w: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«Р</w:t>
            </w:r>
            <w:r>
              <w:rPr>
                <w:sz w:val="20"/>
                <w:szCs w:val="20"/>
              </w:rPr>
              <w:t xml:space="preserve">ежиссура массовых мероприятий», </w:t>
            </w:r>
            <w:r w:rsidRPr="00B47B2E">
              <w:rPr>
                <w:sz w:val="20"/>
                <w:szCs w:val="20"/>
              </w:rPr>
              <w:t>40 часов.</w:t>
            </w: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B47B2E">
              <w:rPr>
                <w:sz w:val="20"/>
                <w:szCs w:val="20"/>
              </w:rPr>
              <w:t>.03.201</w:t>
            </w:r>
            <w:r>
              <w:rPr>
                <w:sz w:val="20"/>
                <w:szCs w:val="20"/>
              </w:rPr>
              <w:t>8г.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сшая квалификационная категория/</w:t>
            </w: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 дополнительного образования.</w:t>
            </w:r>
          </w:p>
        </w:tc>
      </w:tr>
      <w:tr w:rsidR="00227E7A" w:rsidRPr="00F87295" w:rsidTr="00BC27C4">
        <w:tc>
          <w:tcPr>
            <w:tcW w:w="524" w:type="dxa"/>
          </w:tcPr>
          <w:p w:rsidR="00227E7A" w:rsidRDefault="00227E7A" w:rsidP="00307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2" w:type="dxa"/>
          </w:tcPr>
          <w:p w:rsidR="00227E7A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Родыгин Артём</w:t>
            </w:r>
          </w:p>
          <w:p w:rsidR="00227E7A" w:rsidRPr="00D57BF0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1620" w:type="dxa"/>
          </w:tcPr>
          <w:p w:rsidR="00227E7A" w:rsidRPr="00B47B2E" w:rsidRDefault="00227E7A" w:rsidP="005F7B63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340" w:type="dxa"/>
          </w:tcPr>
          <w:p w:rsidR="00227E7A" w:rsidRPr="00F13B7E" w:rsidRDefault="00227E7A" w:rsidP="002234CE">
            <w:pPr>
              <w:rPr>
                <w:sz w:val="20"/>
                <w:szCs w:val="20"/>
              </w:rPr>
            </w:pPr>
            <w:r w:rsidRPr="00F13B7E">
              <w:rPr>
                <w:sz w:val="20"/>
                <w:szCs w:val="20"/>
              </w:rPr>
              <w:t>Высшее профессиональное.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ГОУ ВПО «УдГУ»,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</w:t>
            </w:r>
          </w:p>
          <w:p w:rsidR="00227E7A" w:rsidRPr="002234CE" w:rsidRDefault="00227E7A" w:rsidP="003073CF">
            <w:pPr>
              <w:rPr>
                <w:sz w:val="20"/>
                <w:szCs w:val="20"/>
              </w:rPr>
            </w:pPr>
            <w:r w:rsidRPr="002234CE">
              <w:rPr>
                <w:sz w:val="20"/>
                <w:szCs w:val="20"/>
              </w:rPr>
              <w:t>АНО ДПО "Московская академия профессиональных компетенций"</w:t>
            </w:r>
            <w:r>
              <w:rPr>
                <w:sz w:val="20"/>
                <w:szCs w:val="20"/>
              </w:rPr>
              <w:t>, 2020г.</w:t>
            </w:r>
          </w:p>
        </w:tc>
        <w:tc>
          <w:tcPr>
            <w:tcW w:w="1982" w:type="dxa"/>
          </w:tcPr>
          <w:p w:rsidR="00227E7A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Менеджер/Менеджмент организации</w:t>
            </w:r>
          </w:p>
          <w:p w:rsidR="00227E7A" w:rsidRDefault="00227E7A" w:rsidP="002234CE">
            <w:pPr>
              <w:ind w:firstLine="708"/>
              <w:jc w:val="both"/>
              <w:rPr>
                <w:sz w:val="20"/>
                <w:szCs w:val="20"/>
              </w:rPr>
            </w:pPr>
          </w:p>
          <w:p w:rsidR="00227E7A" w:rsidRDefault="00227E7A" w:rsidP="002234CE">
            <w:pPr>
              <w:ind w:firstLine="708"/>
              <w:jc w:val="both"/>
              <w:rPr>
                <w:sz w:val="20"/>
                <w:szCs w:val="20"/>
              </w:rPr>
            </w:pPr>
          </w:p>
          <w:p w:rsidR="00227E7A" w:rsidRPr="002234CE" w:rsidRDefault="00227E7A" w:rsidP="002234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 </w:t>
            </w:r>
            <w:r w:rsidRPr="002234CE">
              <w:rPr>
                <w:sz w:val="20"/>
                <w:szCs w:val="20"/>
              </w:rPr>
              <w:t xml:space="preserve"> дополнительного образования</w:t>
            </w:r>
          </w:p>
        </w:tc>
        <w:tc>
          <w:tcPr>
            <w:tcW w:w="1193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мес.</w:t>
            </w:r>
          </w:p>
        </w:tc>
        <w:tc>
          <w:tcPr>
            <w:tcW w:w="1701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227E7A" w:rsidRDefault="0022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27E7A" w:rsidRPr="00F87295" w:rsidTr="00BC27C4">
        <w:tc>
          <w:tcPr>
            <w:tcW w:w="524" w:type="dxa"/>
          </w:tcPr>
          <w:p w:rsidR="00227E7A" w:rsidRPr="00334F34" w:rsidRDefault="00227E7A" w:rsidP="00307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227E7A" w:rsidRPr="00334F34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Андриянова </w:t>
            </w:r>
          </w:p>
          <w:p w:rsidR="00227E7A" w:rsidRPr="00334F34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Ирина 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Владимировна</w:t>
            </w:r>
          </w:p>
          <w:p w:rsidR="00227E7A" w:rsidRPr="00334F34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(декрет)</w:t>
            </w:r>
          </w:p>
          <w:p w:rsidR="00227E7A" w:rsidRPr="00334F34" w:rsidRDefault="00227E7A" w:rsidP="003073C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340" w:type="dxa"/>
          </w:tcPr>
          <w:p w:rsidR="00227E7A" w:rsidRPr="00856B86" w:rsidRDefault="00227E7A" w:rsidP="003073CF">
            <w:pPr>
              <w:rPr>
                <w:sz w:val="20"/>
                <w:szCs w:val="20"/>
              </w:rPr>
            </w:pPr>
            <w:r w:rsidRPr="00856B86">
              <w:rPr>
                <w:sz w:val="20"/>
                <w:szCs w:val="20"/>
              </w:rPr>
              <w:t>Среднее профессиональное.</w:t>
            </w:r>
          </w:p>
          <w:p w:rsidR="00227E7A" w:rsidRPr="00856B86" w:rsidRDefault="00227E7A" w:rsidP="003073CF">
            <w:pPr>
              <w:rPr>
                <w:sz w:val="20"/>
                <w:szCs w:val="20"/>
              </w:rPr>
            </w:pPr>
            <w:r w:rsidRPr="00856B86">
              <w:rPr>
                <w:sz w:val="20"/>
                <w:szCs w:val="20"/>
              </w:rPr>
              <w:t xml:space="preserve">БОУ СПО УР «Удмуртский республиканский колледж культуры»,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56B86">
                <w:rPr>
                  <w:sz w:val="20"/>
                  <w:szCs w:val="20"/>
                </w:rPr>
                <w:t>2013 г</w:t>
              </w:r>
            </w:smartTag>
            <w:r w:rsidRPr="00856B86">
              <w:rPr>
                <w:sz w:val="20"/>
                <w:szCs w:val="20"/>
              </w:rPr>
              <w:t>.</w:t>
            </w:r>
          </w:p>
          <w:p w:rsidR="00227E7A" w:rsidRDefault="00227E7A" w:rsidP="003073CF">
            <w:pPr>
              <w:rPr>
                <w:sz w:val="20"/>
                <w:szCs w:val="20"/>
              </w:rPr>
            </w:pP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Социально-культурная деятельность и нар</w:t>
            </w:r>
            <w:r>
              <w:rPr>
                <w:sz w:val="20"/>
                <w:szCs w:val="20"/>
              </w:rPr>
              <w:t>одное художественное творчество/руководитель театрального коллектива, преподаватель.</w:t>
            </w:r>
          </w:p>
          <w:p w:rsidR="00227E7A" w:rsidRPr="00B47B2E" w:rsidRDefault="00227E7A" w:rsidP="003073CF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</w:tcPr>
          <w:p w:rsidR="00227E7A" w:rsidRPr="00B47B2E" w:rsidRDefault="00227E7A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47B2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B47B2E">
              <w:rPr>
                <w:sz w:val="20"/>
                <w:szCs w:val="20"/>
              </w:rPr>
              <w:t xml:space="preserve"> 5 мес.</w:t>
            </w:r>
          </w:p>
        </w:tc>
        <w:tc>
          <w:tcPr>
            <w:tcW w:w="1701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 w:rsidP="00B03910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227E7A" w:rsidRPr="00B47B2E" w:rsidRDefault="00227E7A">
            <w:pPr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>
            <w:pPr>
              <w:rPr>
                <w:sz w:val="20"/>
                <w:szCs w:val="20"/>
              </w:rPr>
            </w:pPr>
          </w:p>
          <w:p w:rsidR="00227E7A" w:rsidRPr="00B47B2E" w:rsidRDefault="00227E7A" w:rsidP="00B03910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227E7A" w:rsidRPr="00B47B2E" w:rsidRDefault="00227E7A" w:rsidP="003073CF">
            <w:pPr>
              <w:jc w:val="center"/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227E7A" w:rsidRPr="00B47B2E" w:rsidRDefault="00227E7A" w:rsidP="003073CF">
            <w:pPr>
              <w:jc w:val="center"/>
              <w:rPr>
                <w:sz w:val="20"/>
                <w:szCs w:val="20"/>
              </w:rPr>
            </w:pPr>
            <w:r w:rsidRPr="00B47B2E">
              <w:rPr>
                <w:sz w:val="20"/>
                <w:szCs w:val="20"/>
              </w:rPr>
              <w:t>-</w:t>
            </w:r>
          </w:p>
        </w:tc>
      </w:tr>
    </w:tbl>
    <w:p w:rsidR="00227E7A" w:rsidRPr="00F87295" w:rsidRDefault="00227E7A" w:rsidP="001377A5">
      <w:pPr>
        <w:rPr>
          <w:color w:val="FF0000"/>
          <w:sz w:val="20"/>
          <w:szCs w:val="20"/>
        </w:rPr>
      </w:pPr>
    </w:p>
    <w:sectPr w:rsidR="00227E7A" w:rsidRPr="00F87295" w:rsidSect="006C534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25"/>
    <w:rsid w:val="000012E7"/>
    <w:rsid w:val="000244A9"/>
    <w:rsid w:val="00040D0E"/>
    <w:rsid w:val="00061EFF"/>
    <w:rsid w:val="00065E87"/>
    <w:rsid w:val="000704C3"/>
    <w:rsid w:val="000941D7"/>
    <w:rsid w:val="000C6A25"/>
    <w:rsid w:val="000E3050"/>
    <w:rsid w:val="000F78DF"/>
    <w:rsid w:val="001117E3"/>
    <w:rsid w:val="001210FD"/>
    <w:rsid w:val="0012784E"/>
    <w:rsid w:val="001377A5"/>
    <w:rsid w:val="00193CF7"/>
    <w:rsid w:val="001A0930"/>
    <w:rsid w:val="001A1542"/>
    <w:rsid w:val="001A7C9C"/>
    <w:rsid w:val="001B2721"/>
    <w:rsid w:val="001B4380"/>
    <w:rsid w:val="001C040E"/>
    <w:rsid w:val="001C2386"/>
    <w:rsid w:val="001C2F65"/>
    <w:rsid w:val="001D0663"/>
    <w:rsid w:val="001E3E09"/>
    <w:rsid w:val="0021042D"/>
    <w:rsid w:val="0021468F"/>
    <w:rsid w:val="002234CE"/>
    <w:rsid w:val="00227E7A"/>
    <w:rsid w:val="00234089"/>
    <w:rsid w:val="00263BFC"/>
    <w:rsid w:val="00291CDC"/>
    <w:rsid w:val="003073CF"/>
    <w:rsid w:val="0031037E"/>
    <w:rsid w:val="00334F34"/>
    <w:rsid w:val="003417B7"/>
    <w:rsid w:val="00363B53"/>
    <w:rsid w:val="003822DA"/>
    <w:rsid w:val="00387420"/>
    <w:rsid w:val="00387990"/>
    <w:rsid w:val="003A1673"/>
    <w:rsid w:val="003E5271"/>
    <w:rsid w:val="003F1BD8"/>
    <w:rsid w:val="00405088"/>
    <w:rsid w:val="0040669F"/>
    <w:rsid w:val="0044195A"/>
    <w:rsid w:val="00453E66"/>
    <w:rsid w:val="00462025"/>
    <w:rsid w:val="00464A53"/>
    <w:rsid w:val="004A56AC"/>
    <w:rsid w:val="004D69BF"/>
    <w:rsid w:val="004E42AD"/>
    <w:rsid w:val="00510150"/>
    <w:rsid w:val="00511BE0"/>
    <w:rsid w:val="005203E9"/>
    <w:rsid w:val="00522879"/>
    <w:rsid w:val="00570B5C"/>
    <w:rsid w:val="0057557D"/>
    <w:rsid w:val="00590C5D"/>
    <w:rsid w:val="00595E15"/>
    <w:rsid w:val="005B5C02"/>
    <w:rsid w:val="005D614D"/>
    <w:rsid w:val="005F7B63"/>
    <w:rsid w:val="006013B3"/>
    <w:rsid w:val="006219E8"/>
    <w:rsid w:val="00623941"/>
    <w:rsid w:val="00624FC7"/>
    <w:rsid w:val="00626070"/>
    <w:rsid w:val="00635AA9"/>
    <w:rsid w:val="00660B37"/>
    <w:rsid w:val="00682A91"/>
    <w:rsid w:val="006907D3"/>
    <w:rsid w:val="0069279C"/>
    <w:rsid w:val="006957A4"/>
    <w:rsid w:val="006C534E"/>
    <w:rsid w:val="00713E53"/>
    <w:rsid w:val="007338EA"/>
    <w:rsid w:val="00747C29"/>
    <w:rsid w:val="007766D8"/>
    <w:rsid w:val="0078245F"/>
    <w:rsid w:val="0079467A"/>
    <w:rsid w:val="007B15F2"/>
    <w:rsid w:val="007C09FD"/>
    <w:rsid w:val="007C69C1"/>
    <w:rsid w:val="007D77D5"/>
    <w:rsid w:val="007E1EC1"/>
    <w:rsid w:val="007E4001"/>
    <w:rsid w:val="007E6D40"/>
    <w:rsid w:val="00805A22"/>
    <w:rsid w:val="00805E8E"/>
    <w:rsid w:val="00806CBE"/>
    <w:rsid w:val="0081228C"/>
    <w:rsid w:val="00837A7D"/>
    <w:rsid w:val="00837C60"/>
    <w:rsid w:val="00840450"/>
    <w:rsid w:val="00845AEB"/>
    <w:rsid w:val="00851C4F"/>
    <w:rsid w:val="00853724"/>
    <w:rsid w:val="00856B86"/>
    <w:rsid w:val="00861C80"/>
    <w:rsid w:val="008B2FBD"/>
    <w:rsid w:val="008E3C0C"/>
    <w:rsid w:val="008F5408"/>
    <w:rsid w:val="0092161E"/>
    <w:rsid w:val="00971D44"/>
    <w:rsid w:val="00987064"/>
    <w:rsid w:val="009A3C5B"/>
    <w:rsid w:val="009D0CB8"/>
    <w:rsid w:val="009D224A"/>
    <w:rsid w:val="009E4CB6"/>
    <w:rsid w:val="00A1202F"/>
    <w:rsid w:val="00A20610"/>
    <w:rsid w:val="00A40B84"/>
    <w:rsid w:val="00A414BA"/>
    <w:rsid w:val="00A51F25"/>
    <w:rsid w:val="00A6399A"/>
    <w:rsid w:val="00A63BA8"/>
    <w:rsid w:val="00A67C98"/>
    <w:rsid w:val="00AB246D"/>
    <w:rsid w:val="00AC3B4B"/>
    <w:rsid w:val="00B03910"/>
    <w:rsid w:val="00B35E8D"/>
    <w:rsid w:val="00B47B2E"/>
    <w:rsid w:val="00B67AD9"/>
    <w:rsid w:val="00B76535"/>
    <w:rsid w:val="00B951F5"/>
    <w:rsid w:val="00BA15C8"/>
    <w:rsid w:val="00BC27C4"/>
    <w:rsid w:val="00BD54B9"/>
    <w:rsid w:val="00BE5955"/>
    <w:rsid w:val="00BE7AB7"/>
    <w:rsid w:val="00BF71DF"/>
    <w:rsid w:val="00C05445"/>
    <w:rsid w:val="00C123DC"/>
    <w:rsid w:val="00C2099F"/>
    <w:rsid w:val="00C8345A"/>
    <w:rsid w:val="00C8402A"/>
    <w:rsid w:val="00C8677F"/>
    <w:rsid w:val="00CB19B5"/>
    <w:rsid w:val="00CB77DF"/>
    <w:rsid w:val="00CC16FF"/>
    <w:rsid w:val="00D044DE"/>
    <w:rsid w:val="00D05ED3"/>
    <w:rsid w:val="00D20E92"/>
    <w:rsid w:val="00D271C8"/>
    <w:rsid w:val="00D52BCD"/>
    <w:rsid w:val="00D57BF0"/>
    <w:rsid w:val="00D608EC"/>
    <w:rsid w:val="00D81315"/>
    <w:rsid w:val="00D81A3C"/>
    <w:rsid w:val="00D9215C"/>
    <w:rsid w:val="00D945E0"/>
    <w:rsid w:val="00DB41F4"/>
    <w:rsid w:val="00DB5636"/>
    <w:rsid w:val="00DE6146"/>
    <w:rsid w:val="00E05271"/>
    <w:rsid w:val="00E231C6"/>
    <w:rsid w:val="00E317B9"/>
    <w:rsid w:val="00E3755A"/>
    <w:rsid w:val="00E43F52"/>
    <w:rsid w:val="00E5306B"/>
    <w:rsid w:val="00E62390"/>
    <w:rsid w:val="00E70002"/>
    <w:rsid w:val="00E72011"/>
    <w:rsid w:val="00E7609C"/>
    <w:rsid w:val="00EA10A5"/>
    <w:rsid w:val="00EC2E74"/>
    <w:rsid w:val="00EC6F63"/>
    <w:rsid w:val="00ED2B34"/>
    <w:rsid w:val="00ED63D4"/>
    <w:rsid w:val="00EF049E"/>
    <w:rsid w:val="00EF61A8"/>
    <w:rsid w:val="00F004F7"/>
    <w:rsid w:val="00F03F5B"/>
    <w:rsid w:val="00F13B7E"/>
    <w:rsid w:val="00F218EB"/>
    <w:rsid w:val="00F276A7"/>
    <w:rsid w:val="00F56855"/>
    <w:rsid w:val="00F73F26"/>
    <w:rsid w:val="00F87295"/>
    <w:rsid w:val="00FD12AC"/>
    <w:rsid w:val="00FD174D"/>
    <w:rsid w:val="00FE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62025"/>
    <w:pPr>
      <w:spacing w:before="100" w:beforeAutospacing="1" w:after="100" w:afterAutospacing="1"/>
    </w:pPr>
    <w:rPr>
      <w:lang w:eastAsia="ru-RU"/>
    </w:rPr>
  </w:style>
  <w:style w:type="table" w:styleId="TableGrid">
    <w:name w:val="Table Grid"/>
    <w:basedOn w:val="TableNormal"/>
    <w:uiPriority w:val="99"/>
    <w:locked/>
    <w:rsid w:val="00F8729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720</TotalTime>
  <Pages>2</Pages>
  <Words>309</Words>
  <Characters>1765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74</cp:revision>
  <cp:lastPrinted>2018-01-26T11:44:00Z</cp:lastPrinted>
  <dcterms:created xsi:type="dcterms:W3CDTF">2016-12-14T07:30:00Z</dcterms:created>
  <dcterms:modified xsi:type="dcterms:W3CDTF">2021-03-20T08:17:00Z</dcterms:modified>
</cp:coreProperties>
</file>